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90866" w14:textId="1E3331C1" w:rsidR="001B6273" w:rsidRPr="001B6273" w:rsidRDefault="00D621E9" w:rsidP="001B6273">
      <w:pPr>
        <w:jc w:val="center"/>
        <w:rPr>
          <w:rFonts w:ascii="Cambria" w:hAnsi="Cambria"/>
          <w:b/>
          <w:sz w:val="26"/>
          <w:szCs w:val="26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53051C" wp14:editId="5893B6AB">
                <wp:simplePos x="0" y="0"/>
                <wp:positionH relativeFrom="column">
                  <wp:posOffset>5226050</wp:posOffset>
                </wp:positionH>
                <wp:positionV relativeFrom="paragraph">
                  <wp:posOffset>344805</wp:posOffset>
                </wp:positionV>
                <wp:extent cx="1323975" cy="876300"/>
                <wp:effectExtent l="12065" t="17145" r="16510" b="11430"/>
                <wp:wrapNone/>
                <wp:docPr id="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39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7A45C7" w14:textId="77777777" w:rsidR="001B6273" w:rsidRPr="00AF1F1B" w:rsidRDefault="001B6273" w:rsidP="001B6273">
                            <w:pPr>
                              <w:rPr>
                                <w:rFonts w:ascii="Calibri" w:hAnsi="Calibri"/>
                              </w:rPr>
                            </w:pPr>
                            <w:r w:rsidRPr="00AF1F1B">
                              <w:rPr>
                                <w:rFonts w:ascii="Calibri" w:hAnsi="Calibri"/>
                              </w:rPr>
                              <w:t>ŠTEVILO TOČK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53051C" id="Rectangle 7" o:spid="_x0000_s1026" style="position:absolute;left:0;text-align:left;margin-left:411.5pt;margin-top:27.15pt;width:104.25pt;height:6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" strokeweight="1.25pt">
                <v:textbox>
                  <w:txbxContent>
                    <w:p w14:paraId="107A45C7" w14:textId="77777777" w:rsidR="001B6273" w:rsidRPr="00AF1F1B" w:rsidRDefault="001B6273" w:rsidP="001B6273">
                      <w:pPr>
                        <w:rPr>
                          <w:rFonts w:ascii="Calibri" w:hAnsi="Calibri"/>
                        </w:rPr>
                      </w:pPr>
                      <w:r w:rsidRPr="00AF1F1B">
                        <w:rPr>
                          <w:rFonts w:ascii="Calibri" w:hAnsi="Calibri"/>
                        </w:rPr>
                        <w:t>ŠTEVILO TOČK</w:t>
                      </w:r>
                    </w:p>
                  </w:txbxContent>
                </v:textbox>
              </v:rect>
            </w:pict>
          </mc:Fallback>
        </mc:AlternateContent>
      </w:r>
      <w:r w:rsidRPr="00D941DA">
        <w:rPr>
          <w:rFonts w:cstheme="minorHAnsi"/>
          <w:b/>
          <w:sz w:val="32"/>
          <w:szCs w:val="32"/>
        </w:rPr>
        <w:t>20. KVIZ GASILSKE MLADINE GZL 2022</w:t>
      </w:r>
      <w:r>
        <w:rPr>
          <w:rFonts w:cstheme="minorHAnsi"/>
          <w:b/>
          <w:sz w:val="32"/>
          <w:szCs w:val="32"/>
        </w:rPr>
        <w:t xml:space="preserve"> – </w:t>
      </w:r>
      <w:r w:rsidR="005D3173">
        <w:rPr>
          <w:rFonts w:cstheme="minorHAnsi"/>
          <w:b/>
          <w:sz w:val="32"/>
          <w:szCs w:val="32"/>
        </w:rPr>
        <w:t>MLADINCI</w:t>
      </w:r>
    </w:p>
    <w:p w14:paraId="5C75E1B0" w14:textId="125A9632" w:rsidR="001B6273" w:rsidRPr="00D621E9" w:rsidRDefault="001B6273" w:rsidP="001B6273">
      <w:pPr>
        <w:jc w:val="center"/>
        <w:rPr>
          <w:b/>
          <w:sz w:val="32"/>
          <w:szCs w:val="32"/>
        </w:rPr>
      </w:pPr>
      <w:r w:rsidRPr="00D621E9">
        <w:rPr>
          <w:b/>
          <w:sz w:val="32"/>
          <w:szCs w:val="32"/>
        </w:rPr>
        <w:t>KRIŽANKA</w:t>
      </w:r>
    </w:p>
    <w:p w14:paraId="3B603B3D" w14:textId="5810D5F6" w:rsidR="001B6273" w:rsidRPr="00F4074A" w:rsidRDefault="001B6273" w:rsidP="001B6273">
      <w:pPr>
        <w:rPr>
          <w:rFonts w:ascii="Calibri" w:hAnsi="Calibri"/>
          <w:b/>
          <w:sz w:val="22"/>
          <w:szCs w:val="22"/>
        </w:rPr>
      </w:pPr>
      <w:r w:rsidRPr="00F4074A">
        <w:rPr>
          <w:rFonts w:ascii="Calibri" w:hAnsi="Calibri"/>
          <w:b/>
          <w:sz w:val="22"/>
          <w:szCs w:val="22"/>
        </w:rPr>
        <w:t xml:space="preserve">ŠT.: ________ </w:t>
      </w:r>
      <w:proofErr w:type="gramStart"/>
      <w:r w:rsidRPr="00F4074A">
        <w:rPr>
          <w:rFonts w:ascii="Calibri" w:hAnsi="Calibri"/>
          <w:b/>
          <w:sz w:val="22"/>
          <w:szCs w:val="22"/>
        </w:rPr>
        <w:t>PGD:_</w:t>
      </w:r>
      <w:proofErr w:type="gramEnd"/>
      <w:r w:rsidRPr="00F4074A">
        <w:rPr>
          <w:rFonts w:ascii="Calibri" w:hAnsi="Calibri"/>
          <w:b/>
          <w:sz w:val="22"/>
          <w:szCs w:val="22"/>
        </w:rPr>
        <w:t>_____________________________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4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8"/>
      </w:tblGrid>
      <w:tr w:rsidR="00EF3747" w:rsidRPr="00457AF2" w14:paraId="41680988" w14:textId="77777777" w:rsidTr="00C84DDC">
        <w:trPr>
          <w:trHeight w:val="513"/>
        </w:trPr>
        <w:tc>
          <w:tcPr>
            <w:tcW w:w="50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2FB7A84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57A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7EEED" w14:textId="7506C583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5ACD3" w14:textId="5BD77DED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3F35F" w14:textId="27AABB13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C3963" w14:textId="31655DED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5571" w14:textId="18D111F6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14BF05" w14:textId="7F9CD6BC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F0FD08" w14:textId="3EE6F151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27EA0E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4B063C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3AFBE5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DE60B2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308B12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53F57F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DFFAD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6511C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A28107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CCBED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9935FD" w:rsidRPr="00457AF2" w14:paraId="6D8800D5" w14:textId="77777777" w:rsidTr="00C84DDC">
        <w:trPr>
          <w:trHeight w:val="513"/>
        </w:trPr>
        <w:tc>
          <w:tcPr>
            <w:tcW w:w="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F42765B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57AF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353A1" w14:textId="216AD236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C27C6" w14:textId="1A0F2A60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E9A11" w14:textId="52D966A9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94E6D" w14:textId="79444DAA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273AD" w14:textId="4C645EA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8" w:space="0" w:color="auto"/>
            </w:tcBorders>
            <w:vAlign w:val="center"/>
          </w:tcPr>
          <w:p w14:paraId="4F8CAA02" w14:textId="41901C16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dashed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F9B9" w14:textId="4A64C160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316BC" w14:textId="509255A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BECB0" w14:textId="18ECC375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CCDD" w14:textId="4E132689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2B94" w14:textId="4FBA371A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98D2" w14:textId="35E0B869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71C7" w14:textId="090F776E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57AFB2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BEF51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8E459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CEFCA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9935FD" w:rsidRPr="00457AF2" w14:paraId="550BBDCC" w14:textId="77777777" w:rsidTr="00EF3747">
        <w:trPr>
          <w:trHeight w:val="513"/>
        </w:trPr>
        <w:tc>
          <w:tcPr>
            <w:tcW w:w="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594CD2A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57AF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F7963" w14:textId="03D06B63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07621" w14:textId="3F8C48C4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07513" w14:textId="5AED4355" w:rsidR="001B6273" w:rsidRPr="00457AF2" w:rsidRDefault="00BE7A79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856BC" w14:textId="6DB462D2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44C60" w14:textId="3C3FF26C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F62A" w14:textId="7C43F4DE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6353" w14:textId="5615EE78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5E97" w14:textId="226A5B52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3269D3F" w14:textId="257E9719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6B644A" w14:textId="0477573A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F31BAA" w14:textId="715A07EF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7905C0" w14:textId="25EF610C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DE6B0A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D6C1A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8D285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1378B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CB9AB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9935FD" w:rsidRPr="00457AF2" w14:paraId="77C03FB7" w14:textId="77777777" w:rsidTr="00EF3747">
        <w:trPr>
          <w:trHeight w:val="513"/>
        </w:trPr>
        <w:tc>
          <w:tcPr>
            <w:tcW w:w="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E7D0B6F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57AF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C705F" w14:textId="7758B6D4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FDE8D" w14:textId="324AB6EF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9B298" w14:textId="0807E78D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5563A" w14:textId="28DED7C2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99CDB" w14:textId="1A1B6AD9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305C" w14:textId="653E1794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63191B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C6F8EC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4866F3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263B9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D89C2E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C60CF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AC5B5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8F88CB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FBDFF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8A8FE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7EB71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EF3747" w:rsidRPr="00457AF2" w14:paraId="1BD03789" w14:textId="77777777" w:rsidTr="00EF3747">
        <w:trPr>
          <w:trHeight w:val="513"/>
        </w:trPr>
        <w:tc>
          <w:tcPr>
            <w:tcW w:w="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5593E60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57AF2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ABC1E" w14:textId="152CD5FA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FC388" w14:textId="741992F0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D2354" w14:textId="1426E718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12F26" w14:textId="337C3865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7CA9248" w14:textId="5CD537DA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5AA6F4" w14:textId="7ACC9E9A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3AD77" w14:textId="16ED762E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28B5E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96684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EE033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BBCF3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C8781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70F71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84901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58BDE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63C20E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8570C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D20681" w:rsidRPr="00457AF2" w14:paraId="6D58DED5" w14:textId="77777777" w:rsidTr="00EF3747">
        <w:trPr>
          <w:trHeight w:val="513"/>
        </w:trPr>
        <w:tc>
          <w:tcPr>
            <w:tcW w:w="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DEF43E2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57AF2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C0905" w14:textId="5AD52E88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2EF71" w14:textId="3F6702A1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887CF" w14:textId="6DDCB18D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EEE29" w14:textId="469470F9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736C32" w14:textId="69B7BA00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A70B6" w14:textId="48677C79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2D8F3" w14:textId="451F0C11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9AC28" w14:textId="531EC769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E581E" w14:textId="5ED4DBD0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374BB8" w14:textId="27019E25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609D00" w14:textId="041CB448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3C398" w14:textId="5C3CE288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379B5" w14:textId="26CB53F9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00E646" w14:textId="616145C1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EFD40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6305B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9DE10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EF3747" w:rsidRPr="00457AF2" w14:paraId="7E9D219B" w14:textId="77777777" w:rsidTr="00EF3747">
        <w:trPr>
          <w:trHeight w:val="513"/>
        </w:trPr>
        <w:tc>
          <w:tcPr>
            <w:tcW w:w="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569751D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57AF2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E8405" w14:textId="18B93B83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B8D48" w14:textId="2B989C84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7D859" w14:textId="7F95A99B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3BC54" w14:textId="47BED8F2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CAEDE" w14:textId="5A829765" w:rsidR="001B6273" w:rsidRPr="00457AF2" w:rsidRDefault="000D4FFA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6D5802" w14:textId="13FA49E9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D62B02" w14:textId="3DB2EB51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C9CF5" w14:textId="41F70CCD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E2370" w14:textId="72A513D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8287FC" w14:textId="18077F23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7919B" w14:textId="146594BB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89D6F3" w14:textId="37640D78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081AFE" w14:textId="7D260A3F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05FA2" w14:textId="63C0F93A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61B022" w14:textId="2FF4F753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EB995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24991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EF3747" w:rsidRPr="00457AF2" w14:paraId="3961C718" w14:textId="77777777" w:rsidTr="00C84DDC">
        <w:trPr>
          <w:trHeight w:val="513"/>
        </w:trPr>
        <w:tc>
          <w:tcPr>
            <w:tcW w:w="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1F20A8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57AF2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4B5DB" w14:textId="2544C8B9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170E5" w14:textId="53E22225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4CEF8" w14:textId="7E6DC316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4C866" w14:textId="6FC1F1FF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8D5C3" w14:textId="076CB0A9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D521C" w14:textId="10116C19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3E5D1" w14:textId="5F350519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94877A" w14:textId="73F4DAF9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1E133B" w14:textId="6A951288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D4BC51" w14:textId="3B3E92DE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4928E6" w14:textId="5A52F2EF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B2BF3E" w14:textId="719ACA62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5F9680" w14:textId="6BBDF632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1D7255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B80BCF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9D173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50D08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EF3747" w:rsidRPr="00457AF2" w14:paraId="17E96B6F" w14:textId="77777777" w:rsidTr="00C84DDC">
        <w:trPr>
          <w:trHeight w:val="513"/>
        </w:trPr>
        <w:tc>
          <w:tcPr>
            <w:tcW w:w="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71FBFBA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57AF2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B44E0" w14:textId="52F0F945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DF40F" w14:textId="3A045300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89D25" w14:textId="27C7E0B5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16909" w14:textId="0979FC11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75AE1" w14:textId="05FB01A0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570E" w14:textId="101EBB10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8" w:space="0" w:color="auto"/>
            </w:tcBorders>
            <w:vAlign w:val="center"/>
          </w:tcPr>
          <w:p w14:paraId="62B6B4D0" w14:textId="5308B543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dashed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36BCD" w14:textId="71D3A9C2" w:rsidR="001B6273" w:rsidRPr="00457AF2" w:rsidRDefault="00EF3747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61F4" w14:textId="22A8AF03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99640" w14:textId="3C4EDA62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C91B" w14:textId="381CC8B4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B898" w14:textId="434C78D5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68A5E" w14:textId="67C45C3E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083F" w14:textId="7313A0B2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743966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AAFBB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C4832F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EF3747" w:rsidRPr="00457AF2" w14:paraId="52CC5FC4" w14:textId="77777777" w:rsidTr="00EF3747">
        <w:trPr>
          <w:trHeight w:val="513"/>
        </w:trPr>
        <w:tc>
          <w:tcPr>
            <w:tcW w:w="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0CB2E21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57AF2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599A8" w14:textId="0197B6D8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48AA2" w14:textId="344E29BA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7696E" w14:textId="35A39352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46F1C" w14:textId="5F579275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77052" w14:textId="3D9A769C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CC9E3" w14:textId="69C50BEC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9E9F9" w14:textId="476740FD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371CD80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E56B63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557E2B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D62337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11EEE3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0668B0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EAE2D5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0CD660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890847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F58BE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0582CDE1" w14:textId="77777777" w:rsidR="001B6273" w:rsidRDefault="001B6273" w:rsidP="001B6273"/>
    <w:p w14:paraId="36F9C27D" w14:textId="613603BF" w:rsidR="001B6273" w:rsidRPr="00A55B2E" w:rsidRDefault="00F4074A" w:rsidP="001B6273">
      <w:pPr>
        <w:rPr>
          <w:sz w:val="28"/>
        </w:rPr>
      </w:pPr>
      <w:r w:rsidRPr="00A55B2E">
        <w:rPr>
          <w:sz w:val="28"/>
        </w:rPr>
        <w:t>OPISI ISKANI</w:t>
      </w:r>
      <w:r>
        <w:rPr>
          <w:sz w:val="28"/>
        </w:rPr>
        <w:t>H</w:t>
      </w:r>
      <w:r w:rsidRPr="00A55B2E">
        <w:rPr>
          <w:sz w:val="28"/>
        </w:rPr>
        <w:t xml:space="preserve"> GESEL</w:t>
      </w:r>
    </w:p>
    <w:p w14:paraId="10433D68" w14:textId="1D32A6FE" w:rsidR="00E60192" w:rsidRDefault="00636A45" w:rsidP="001B6273">
      <w:pPr>
        <w:numPr>
          <w:ilvl w:val="0"/>
          <w:numId w:val="11"/>
        </w:numPr>
        <w:autoSpaceDE/>
        <w:autoSpaceDN/>
        <w:adjustRightInd/>
        <w:spacing w:after="0" w:line="240" w:lineRule="auto"/>
        <w:ind w:left="709" w:hanging="709"/>
        <w:jc w:val="left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PO DR. BRANKU BOŽIČU SE IMENUJE</w:t>
      </w:r>
    </w:p>
    <w:p w14:paraId="3A0324FB" w14:textId="0C6FC122" w:rsidR="00637888" w:rsidRDefault="00BC2A31" w:rsidP="001B6273">
      <w:pPr>
        <w:numPr>
          <w:ilvl w:val="0"/>
          <w:numId w:val="11"/>
        </w:numPr>
        <w:autoSpaceDE/>
        <w:autoSpaceDN/>
        <w:adjustRightInd/>
        <w:spacing w:after="0" w:line="240" w:lineRule="auto"/>
        <w:ind w:left="709" w:hanging="709"/>
        <w:jc w:val="left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LISTINA, KI </w:t>
      </w:r>
      <w:r w:rsidR="007E18C1">
        <w:rPr>
          <w:b/>
          <w:sz w:val="24"/>
          <w:szCs w:val="24"/>
        </w:rPr>
        <w:t>DOLOČA IME IN SEDEŽ DRUŠTVA, NAMEN IN NALOGE, NAČIN VČLANJEVANJA IN PRENEHANJA ČLANSTVA, ORGANE DRUŠTVA, SESTAVO ORGANOV …</w:t>
      </w:r>
    </w:p>
    <w:p w14:paraId="3609A1C9" w14:textId="3B0E05A5" w:rsidR="00B969CE" w:rsidRDefault="00BE7A79" w:rsidP="001B6273">
      <w:pPr>
        <w:numPr>
          <w:ilvl w:val="0"/>
          <w:numId w:val="11"/>
        </w:numPr>
        <w:autoSpaceDE/>
        <w:autoSpaceDN/>
        <w:adjustRightInd/>
        <w:spacing w:after="0" w:line="240" w:lineRule="auto"/>
        <w:ind w:left="709" w:hanging="709"/>
        <w:jc w:val="left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PO KLICU NA 112, SE NAM OGLASI</w:t>
      </w:r>
    </w:p>
    <w:p w14:paraId="16934F01" w14:textId="3CBF2C19" w:rsidR="00465E46" w:rsidRDefault="00001BC8" w:rsidP="00465E46">
      <w:pPr>
        <w:numPr>
          <w:ilvl w:val="0"/>
          <w:numId w:val="11"/>
        </w:numPr>
        <w:autoSpaceDE/>
        <w:autoSpaceDN/>
        <w:adjustRightInd/>
        <w:spacing w:after="0" w:line="240" w:lineRule="auto"/>
        <w:ind w:left="709" w:hanging="709"/>
        <w:jc w:val="left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Z NJO DOLOČAMO VRSTNI RED OSKRBE IN NATO TRANSPORTA ŽRTEV V BOLNICO</w:t>
      </w:r>
    </w:p>
    <w:p w14:paraId="7C8C78F9" w14:textId="46FDEDA9" w:rsidR="00465E46" w:rsidRPr="00465E46" w:rsidRDefault="00465E46" w:rsidP="00465E46">
      <w:pPr>
        <w:numPr>
          <w:ilvl w:val="0"/>
          <w:numId w:val="11"/>
        </w:numPr>
        <w:autoSpaceDE/>
        <w:autoSpaceDN/>
        <w:adjustRightInd/>
        <w:spacing w:after="0" w:line="240" w:lineRule="auto"/>
        <w:ind w:left="709" w:hanging="709"/>
        <w:jc w:val="left"/>
        <w:textAlignment w:val="auto"/>
        <w:rPr>
          <w:b/>
          <w:sz w:val="24"/>
          <w:szCs w:val="24"/>
        </w:rPr>
      </w:pPr>
      <w:r w:rsidRPr="00465E46">
        <w:rPr>
          <w:b/>
          <w:sz w:val="24"/>
          <w:szCs w:val="24"/>
        </w:rPr>
        <w:t>OBIČAJNO NI IGRA, LAHKO PA JE UČENJE; V DRUŠTVU ZANJ OBIČAJNO NISMO PLAČANI.</w:t>
      </w:r>
    </w:p>
    <w:p w14:paraId="008745BE" w14:textId="4DBEB205" w:rsidR="0054571D" w:rsidRDefault="00765A82" w:rsidP="001B6273">
      <w:pPr>
        <w:numPr>
          <w:ilvl w:val="0"/>
          <w:numId w:val="11"/>
        </w:numPr>
        <w:autoSpaceDE/>
        <w:autoSpaceDN/>
        <w:adjustRightInd/>
        <w:spacing w:after="0" w:line="240" w:lineRule="auto"/>
        <w:ind w:left="709" w:hanging="709"/>
        <w:jc w:val="left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UPORABLJAMO ZA GAŠENJE, </w:t>
      </w:r>
      <w:r w:rsidR="00595D33">
        <w:rPr>
          <w:b/>
          <w:sz w:val="24"/>
          <w:szCs w:val="24"/>
        </w:rPr>
        <w:t>IMA PRETEŽNO DUŠILNI UČINEK</w:t>
      </w:r>
    </w:p>
    <w:p w14:paraId="1CEE9AE8" w14:textId="0D99FC69" w:rsidR="00712A82" w:rsidRDefault="00712A82" w:rsidP="001B6273">
      <w:pPr>
        <w:numPr>
          <w:ilvl w:val="0"/>
          <w:numId w:val="11"/>
        </w:numPr>
        <w:autoSpaceDE/>
        <w:autoSpaceDN/>
        <w:adjustRightInd/>
        <w:spacing w:after="0" w:line="240" w:lineRule="auto"/>
        <w:ind w:left="709" w:hanging="709"/>
        <w:jc w:val="left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VEŠČINA, KI JE PO OBLIKI SESTAVLJENA IZ </w:t>
      </w:r>
      <w:r w:rsidR="00B330C5">
        <w:rPr>
          <w:b/>
          <w:sz w:val="24"/>
          <w:szCs w:val="24"/>
        </w:rPr>
        <w:t>RDEČEGA</w:t>
      </w:r>
      <w:r>
        <w:rPr>
          <w:b/>
          <w:sz w:val="24"/>
          <w:szCs w:val="24"/>
        </w:rPr>
        <w:t xml:space="preserve"> KVADRATA, V KATEREM SO </w:t>
      </w:r>
      <w:r w:rsidR="000D4FFA">
        <w:rPr>
          <w:b/>
          <w:sz w:val="24"/>
          <w:szCs w:val="24"/>
        </w:rPr>
        <w:t>NARISANE PISEMSKE OVOJNICE</w:t>
      </w:r>
    </w:p>
    <w:p w14:paraId="2260D899" w14:textId="00534A57" w:rsidR="009625E9" w:rsidRDefault="004E4205" w:rsidP="001B6273">
      <w:pPr>
        <w:numPr>
          <w:ilvl w:val="0"/>
          <w:numId w:val="11"/>
        </w:numPr>
        <w:autoSpaceDE/>
        <w:autoSpaceDN/>
        <w:adjustRightInd/>
        <w:spacing w:after="0" w:line="240" w:lineRule="auto"/>
        <w:ind w:left="709" w:hanging="709"/>
        <w:jc w:val="left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NAPRAVA ZA ODVZEM VODE</w:t>
      </w:r>
      <w:r w:rsidR="003835E8">
        <w:rPr>
          <w:b/>
          <w:sz w:val="24"/>
          <w:szCs w:val="24"/>
        </w:rPr>
        <w:t xml:space="preserve"> IZ VODOVODNEGA OMREŽJA</w:t>
      </w:r>
    </w:p>
    <w:p w14:paraId="33147D96" w14:textId="5B9574B2" w:rsidR="000734E3" w:rsidRDefault="00167844" w:rsidP="001B6273">
      <w:pPr>
        <w:numPr>
          <w:ilvl w:val="0"/>
          <w:numId w:val="11"/>
        </w:numPr>
        <w:autoSpaceDE/>
        <w:autoSpaceDN/>
        <w:adjustRightInd/>
        <w:spacing w:after="0" w:line="240" w:lineRule="auto"/>
        <w:ind w:left="709" w:hanging="709"/>
        <w:jc w:val="left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ŽUPAN JE V LOKALNI SKUPNOSTI ODGOVOREN ZA</w:t>
      </w:r>
    </w:p>
    <w:p w14:paraId="48A11321" w14:textId="7C924EB6" w:rsidR="00B8057A" w:rsidRDefault="00167844" w:rsidP="001B6273">
      <w:pPr>
        <w:numPr>
          <w:ilvl w:val="0"/>
          <w:numId w:val="11"/>
        </w:numPr>
        <w:autoSpaceDE/>
        <w:autoSpaceDN/>
        <w:adjustRightInd/>
        <w:spacing w:after="0" w:line="240" w:lineRule="auto"/>
        <w:ind w:left="709" w:hanging="709"/>
        <w:jc w:val="left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TRIKOTNE OBLIKE, Z NJIM OPOZARJAMO, DA SE GASILCI NAHAJAJO NA CESTI</w:t>
      </w:r>
    </w:p>
    <w:p w14:paraId="2B1EBAF0" w14:textId="77777777" w:rsidR="00D1233A" w:rsidRPr="00696EC1" w:rsidRDefault="00D1233A" w:rsidP="00516A28">
      <w:pPr>
        <w:spacing w:after="0" w:line="288" w:lineRule="auto"/>
        <w:rPr>
          <w:color w:val="000000"/>
          <w:lang w:val="sl-SI"/>
        </w:rPr>
      </w:pPr>
    </w:p>
    <w:sectPr w:rsidR="00D1233A" w:rsidRPr="00696EC1" w:rsidSect="001B6273">
      <w:headerReference w:type="default" r:id="rId7"/>
      <w:footerReference w:type="default" r:id="rId8"/>
      <w:headerReference w:type="first" r:id="rId9"/>
      <w:footerReference w:type="first" r:id="rId10"/>
      <w:type w:val="continuous"/>
      <w:pgSz w:w="11906" w:h="16838"/>
      <w:pgMar w:top="680" w:right="425" w:bottom="68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1CE93" w14:textId="77777777" w:rsidR="00EC6D2E" w:rsidRDefault="00EC6D2E" w:rsidP="00DC3E34">
      <w:r>
        <w:separator/>
      </w:r>
    </w:p>
  </w:endnote>
  <w:endnote w:type="continuationSeparator" w:id="0">
    <w:p w14:paraId="760EB477" w14:textId="77777777" w:rsidR="00EC6D2E" w:rsidRDefault="00EC6D2E" w:rsidP="00DC3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3C2BB" w14:textId="77777777" w:rsidR="001508EC" w:rsidRPr="005E34E6" w:rsidRDefault="001508EC" w:rsidP="00FF7C7B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D4782" w14:textId="77777777" w:rsidR="003923F6" w:rsidRPr="00892C2F" w:rsidRDefault="003923F6" w:rsidP="003923F6">
    <w:pPr>
      <w:jc w:val="center"/>
    </w:pPr>
    <w:proofErr w:type="spellStart"/>
    <w:r w:rsidRPr="00892C2F">
      <w:t>Vojkova</w:t>
    </w:r>
    <w:proofErr w:type="spellEnd"/>
    <w:r w:rsidRPr="00892C2F">
      <w:t xml:space="preserve"> cesta 19 • 1000 Ljubljana</w:t>
    </w:r>
    <w:r w:rsidRPr="00892C2F">
      <w:br/>
      <w:t xml:space="preserve">www.gzl.si </w:t>
    </w:r>
    <w:proofErr w:type="gramStart"/>
    <w:r w:rsidRPr="00892C2F">
      <w:t>•  info@gzl.si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6461A" w14:textId="77777777" w:rsidR="00EC6D2E" w:rsidRDefault="00EC6D2E" w:rsidP="00DC3E34">
      <w:r>
        <w:separator/>
      </w:r>
    </w:p>
  </w:footnote>
  <w:footnote w:type="continuationSeparator" w:id="0">
    <w:p w14:paraId="06EC4723" w14:textId="77777777" w:rsidR="00EC6D2E" w:rsidRDefault="00EC6D2E" w:rsidP="00DC3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D446F" w14:textId="77777777" w:rsidR="001508EC" w:rsidRDefault="001508EC" w:rsidP="00DC56DB">
    <w:pPr>
      <w:pStyle w:val="Header"/>
      <w:jc w:val="center"/>
    </w:pPr>
    <w:r>
      <w:rPr>
        <w:noProof/>
        <w:lang w:val="sl-SI" w:eastAsia="sl-SI"/>
      </w:rPr>
      <w:drawing>
        <wp:anchor distT="0" distB="0" distL="114300" distR="114300" simplePos="0" relativeHeight="251661312" behindDoc="1" locked="0" layoutInCell="1" allowOverlap="1" wp14:anchorId="76CEAEA6" wp14:editId="720F1681">
          <wp:simplePos x="0" y="0"/>
          <wp:positionH relativeFrom="column">
            <wp:posOffset>-728980</wp:posOffset>
          </wp:positionH>
          <wp:positionV relativeFrom="paragraph">
            <wp:posOffset>-554990</wp:posOffset>
          </wp:positionV>
          <wp:extent cx="7569200" cy="10706735"/>
          <wp:effectExtent l="0" t="0" r="0" b="0"/>
          <wp:wrapNone/>
          <wp:docPr id="344" name="Picture 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evoznistvoNarobe_DopisniList_No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9200" cy="107067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923F6">
      <w:rPr>
        <w:noProof/>
        <w:lang w:val="sl-SI" w:eastAsia="sl-SI"/>
      </w:rPr>
      <w:drawing>
        <wp:inline distT="0" distB="0" distL="0" distR="0" wp14:anchorId="487DE9A5" wp14:editId="28D7E841">
          <wp:extent cx="1755775" cy="871855"/>
          <wp:effectExtent l="0" t="0" r="0" b="4445"/>
          <wp:docPr id="347" name="Picture 3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5775" cy="8718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DA812" w14:textId="4CCA9C63" w:rsidR="001508EC" w:rsidRDefault="00282BF2" w:rsidP="00DC3E34">
    <w:pPr>
      <w:pStyle w:val="Header"/>
    </w:pPr>
    <w:r>
      <w:rPr>
        <w:noProof/>
        <w:lang w:val="sl-SI" w:eastAsia="sl-SI"/>
      </w:rPr>
      <w:drawing>
        <wp:anchor distT="0" distB="0" distL="114300" distR="114300" simplePos="0" relativeHeight="251656192" behindDoc="1" locked="0" layoutInCell="1" allowOverlap="1" wp14:anchorId="5312003E" wp14:editId="292B6BEA">
          <wp:simplePos x="0" y="0"/>
          <wp:positionH relativeFrom="column">
            <wp:posOffset>-728980</wp:posOffset>
          </wp:positionH>
          <wp:positionV relativeFrom="paragraph">
            <wp:posOffset>-554355</wp:posOffset>
          </wp:positionV>
          <wp:extent cx="7569200" cy="1070673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evoznistvoNarobe_DopisniList_No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9200" cy="107067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A77FA"/>
    <w:multiLevelType w:val="hybridMultilevel"/>
    <w:tmpl w:val="84CC0C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6033B"/>
    <w:multiLevelType w:val="hybridMultilevel"/>
    <w:tmpl w:val="57A6EAB0"/>
    <w:lvl w:ilvl="0" w:tplc="E10E86BE">
      <w:start w:val="1"/>
      <w:numFmt w:val="decimal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61EB6"/>
    <w:multiLevelType w:val="hybridMultilevel"/>
    <w:tmpl w:val="CF80F06A"/>
    <w:lvl w:ilvl="0" w:tplc="41CE063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9B70D7"/>
    <w:multiLevelType w:val="hybridMultilevel"/>
    <w:tmpl w:val="4D5884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9045C8"/>
    <w:multiLevelType w:val="hybridMultilevel"/>
    <w:tmpl w:val="9B90521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334451"/>
    <w:multiLevelType w:val="hybridMultilevel"/>
    <w:tmpl w:val="43C4202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600C8A"/>
    <w:multiLevelType w:val="hybridMultilevel"/>
    <w:tmpl w:val="F19803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C00A9C"/>
    <w:multiLevelType w:val="hybridMultilevel"/>
    <w:tmpl w:val="79A29B6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C327E0"/>
    <w:multiLevelType w:val="hybridMultilevel"/>
    <w:tmpl w:val="D34A702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BC610D"/>
    <w:multiLevelType w:val="hybridMultilevel"/>
    <w:tmpl w:val="E70C77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53" w:hanging="360"/>
      </w:pPr>
    </w:lvl>
    <w:lvl w:ilvl="2" w:tplc="EDAC9A4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4C207E"/>
    <w:multiLevelType w:val="hybridMultilevel"/>
    <w:tmpl w:val="70FE233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FE068E"/>
    <w:multiLevelType w:val="hybridMultilevel"/>
    <w:tmpl w:val="D31696E8"/>
    <w:lvl w:ilvl="0" w:tplc="86F862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8"/>
  </w:num>
  <w:num w:numId="7">
    <w:abstractNumId w:val="1"/>
  </w:num>
  <w:num w:numId="8">
    <w:abstractNumId w:val="10"/>
  </w:num>
  <w:num w:numId="9">
    <w:abstractNumId w:val="2"/>
  </w:num>
  <w:num w:numId="10">
    <w:abstractNumId w:val="4"/>
  </w:num>
  <w:num w:numId="11">
    <w:abstractNumId w:val="9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11F"/>
    <w:rsid w:val="00001BC8"/>
    <w:rsid w:val="000075D6"/>
    <w:rsid w:val="00035C3C"/>
    <w:rsid w:val="000734E3"/>
    <w:rsid w:val="000874C6"/>
    <w:rsid w:val="000D4FFA"/>
    <w:rsid w:val="000F172B"/>
    <w:rsid w:val="001449AB"/>
    <w:rsid w:val="001508EC"/>
    <w:rsid w:val="00167844"/>
    <w:rsid w:val="001A70DA"/>
    <w:rsid w:val="001B6273"/>
    <w:rsid w:val="001F2B5D"/>
    <w:rsid w:val="001F7727"/>
    <w:rsid w:val="00221EC7"/>
    <w:rsid w:val="00237FFD"/>
    <w:rsid w:val="00282BF2"/>
    <w:rsid w:val="00286335"/>
    <w:rsid w:val="002A2493"/>
    <w:rsid w:val="002A6FDB"/>
    <w:rsid w:val="002F2BBD"/>
    <w:rsid w:val="00306DCD"/>
    <w:rsid w:val="00317007"/>
    <w:rsid w:val="00321680"/>
    <w:rsid w:val="00351977"/>
    <w:rsid w:val="00357003"/>
    <w:rsid w:val="00362733"/>
    <w:rsid w:val="003835E8"/>
    <w:rsid w:val="003923F6"/>
    <w:rsid w:val="003F5F73"/>
    <w:rsid w:val="004026F1"/>
    <w:rsid w:val="00405D98"/>
    <w:rsid w:val="00420A6F"/>
    <w:rsid w:val="00432D7F"/>
    <w:rsid w:val="004531D8"/>
    <w:rsid w:val="004552E1"/>
    <w:rsid w:val="00457AF2"/>
    <w:rsid w:val="00465E46"/>
    <w:rsid w:val="004A718D"/>
    <w:rsid w:val="004C387F"/>
    <w:rsid w:val="004E1017"/>
    <w:rsid w:val="004E4205"/>
    <w:rsid w:val="00516A28"/>
    <w:rsid w:val="005222F0"/>
    <w:rsid w:val="0054571D"/>
    <w:rsid w:val="00554486"/>
    <w:rsid w:val="0057229F"/>
    <w:rsid w:val="00595D33"/>
    <w:rsid w:val="005C0682"/>
    <w:rsid w:val="005C38AD"/>
    <w:rsid w:val="005D0122"/>
    <w:rsid w:val="005D3173"/>
    <w:rsid w:val="005E34E6"/>
    <w:rsid w:val="005F742C"/>
    <w:rsid w:val="006026CD"/>
    <w:rsid w:val="006075BD"/>
    <w:rsid w:val="0063328A"/>
    <w:rsid w:val="00636A45"/>
    <w:rsid w:val="00637888"/>
    <w:rsid w:val="00685667"/>
    <w:rsid w:val="0069273A"/>
    <w:rsid w:val="00696EC1"/>
    <w:rsid w:val="006E2C91"/>
    <w:rsid w:val="006F0E6C"/>
    <w:rsid w:val="00712A82"/>
    <w:rsid w:val="00716440"/>
    <w:rsid w:val="00730C26"/>
    <w:rsid w:val="00765A82"/>
    <w:rsid w:val="00792CD5"/>
    <w:rsid w:val="007B65E3"/>
    <w:rsid w:val="007C49C0"/>
    <w:rsid w:val="007E18C1"/>
    <w:rsid w:val="007F6C98"/>
    <w:rsid w:val="008113FD"/>
    <w:rsid w:val="00892BFF"/>
    <w:rsid w:val="00892C2F"/>
    <w:rsid w:val="008A7845"/>
    <w:rsid w:val="008B18FA"/>
    <w:rsid w:val="008C515C"/>
    <w:rsid w:val="008F3676"/>
    <w:rsid w:val="00906F4F"/>
    <w:rsid w:val="00922D02"/>
    <w:rsid w:val="009625E9"/>
    <w:rsid w:val="009775FA"/>
    <w:rsid w:val="009935FD"/>
    <w:rsid w:val="00A17A27"/>
    <w:rsid w:val="00A30A11"/>
    <w:rsid w:val="00A41A58"/>
    <w:rsid w:val="00A42BDE"/>
    <w:rsid w:val="00AB6AF2"/>
    <w:rsid w:val="00AE14E4"/>
    <w:rsid w:val="00B23F20"/>
    <w:rsid w:val="00B24423"/>
    <w:rsid w:val="00B330C5"/>
    <w:rsid w:val="00B43DD8"/>
    <w:rsid w:val="00B52477"/>
    <w:rsid w:val="00B8057A"/>
    <w:rsid w:val="00B969CE"/>
    <w:rsid w:val="00BC2A31"/>
    <w:rsid w:val="00BD66C4"/>
    <w:rsid w:val="00BE3DAD"/>
    <w:rsid w:val="00BE7A79"/>
    <w:rsid w:val="00C4111F"/>
    <w:rsid w:val="00C50E00"/>
    <w:rsid w:val="00C72882"/>
    <w:rsid w:val="00C827E9"/>
    <w:rsid w:val="00C84DDC"/>
    <w:rsid w:val="00CA5C41"/>
    <w:rsid w:val="00CD3DE9"/>
    <w:rsid w:val="00CD682D"/>
    <w:rsid w:val="00D1233A"/>
    <w:rsid w:val="00D20681"/>
    <w:rsid w:val="00D31087"/>
    <w:rsid w:val="00D36230"/>
    <w:rsid w:val="00D50198"/>
    <w:rsid w:val="00D621E9"/>
    <w:rsid w:val="00D867B4"/>
    <w:rsid w:val="00D90C3A"/>
    <w:rsid w:val="00DC3E34"/>
    <w:rsid w:val="00DC56DB"/>
    <w:rsid w:val="00DD5264"/>
    <w:rsid w:val="00E01010"/>
    <w:rsid w:val="00E04C61"/>
    <w:rsid w:val="00E60192"/>
    <w:rsid w:val="00E62FBC"/>
    <w:rsid w:val="00E63E09"/>
    <w:rsid w:val="00EB0A5F"/>
    <w:rsid w:val="00EC5FF0"/>
    <w:rsid w:val="00EC6D2E"/>
    <w:rsid w:val="00ED1068"/>
    <w:rsid w:val="00EF3747"/>
    <w:rsid w:val="00F107A4"/>
    <w:rsid w:val="00F4074A"/>
    <w:rsid w:val="00F80776"/>
    <w:rsid w:val="00F97BC7"/>
    <w:rsid w:val="00FB454B"/>
    <w:rsid w:val="00FD7409"/>
    <w:rsid w:val="00FE49D5"/>
    <w:rsid w:val="00FF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5A6D80A6"/>
  <w15:docId w15:val="{F8C000F9-CC7D-4524-8B2F-94DFFF7CC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2C2F"/>
    <w:pPr>
      <w:autoSpaceDE w:val="0"/>
      <w:autoSpaceDN w:val="0"/>
      <w:adjustRightInd w:val="0"/>
      <w:spacing w:after="320" w:line="324" w:lineRule="auto"/>
      <w:jc w:val="both"/>
      <w:textAlignment w:val="center"/>
    </w:pPr>
    <w:rPr>
      <w:rFonts w:ascii="Arial" w:hAnsi="Arial" w:cs="Arial"/>
      <w:color w:val="414141"/>
      <w:sz w:val="18"/>
      <w:szCs w:val="18"/>
      <w:lang w:val="en-US"/>
    </w:rPr>
  </w:style>
  <w:style w:type="paragraph" w:styleId="Heading1">
    <w:name w:val="heading 1"/>
    <w:basedOn w:val="Title"/>
    <w:next w:val="Normal"/>
    <w:link w:val="Heading1Char"/>
    <w:uiPriority w:val="9"/>
    <w:qFormat/>
    <w:rsid w:val="005F742C"/>
    <w:pPr>
      <w:contextualSpacing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C49C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7727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7727"/>
    <w:rPr>
      <w:rFonts w:ascii="Arial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F7727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7727"/>
    <w:rPr>
      <w:rFonts w:ascii="Arial" w:hAnsi="Arial" w:cs="Arial"/>
      <w:sz w:val="18"/>
      <w:szCs w:val="1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772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727"/>
    <w:rPr>
      <w:rFonts w:ascii="Tahoma" w:hAnsi="Tahoma" w:cs="Tahoma"/>
      <w:sz w:val="16"/>
      <w:szCs w:val="16"/>
      <w:lang w:val="en-US"/>
    </w:rPr>
  </w:style>
  <w:style w:type="paragraph" w:customStyle="1" w:styleId="BasicParagraph">
    <w:name w:val="[Basic Paragraph]"/>
    <w:basedOn w:val="Normal"/>
    <w:uiPriority w:val="99"/>
    <w:rsid w:val="00DD5264"/>
    <w:pPr>
      <w:spacing w:line="288" w:lineRule="auto"/>
      <w:jc w:val="left"/>
    </w:pPr>
    <w:rPr>
      <w:rFonts w:ascii="Minion Pro" w:hAnsi="Minion Pro" w:cs="Minion Pro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01010"/>
    <w:pPr>
      <w:numPr>
        <w:numId w:val="7"/>
      </w:numPr>
      <w:ind w:left="425" w:hanging="425"/>
    </w:pPr>
    <w:rPr>
      <w:color w:val="000000"/>
    </w:rPr>
  </w:style>
  <w:style w:type="table" w:styleId="TableGrid">
    <w:name w:val="Table Grid"/>
    <w:basedOn w:val="TableNormal"/>
    <w:rsid w:val="008F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DC3E34"/>
    <w:rPr>
      <w:b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C3E34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uiPriority w:val="10"/>
    <w:rsid w:val="00DC3E34"/>
    <w:rPr>
      <w:rFonts w:ascii="Arial" w:hAnsi="Arial" w:cs="Arial"/>
      <w:b/>
      <w:sz w:val="18"/>
      <w:szCs w:val="18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5F742C"/>
    <w:rPr>
      <w:rFonts w:ascii="Arial" w:hAnsi="Arial" w:cs="Arial"/>
      <w:b/>
      <w:sz w:val="18"/>
      <w:szCs w:val="1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7C49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styleId="SubtleEmphasis">
    <w:name w:val="Subtle Emphasis"/>
    <w:basedOn w:val="DefaultParagraphFont"/>
    <w:uiPriority w:val="19"/>
    <w:qFormat/>
    <w:rsid w:val="004531D8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935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ja&#382;\Documents\IZ%20SLU&#381;BENEGA%20RA&#268;UNALNIKA\DOKUMENTI%20IZ%20SL%20RA&#268;UNALNIKA\Moji%20dokumenti\GASILCI\GZ%20LJUBLJANA\PREDSEDNIK\Dopisni%20listi\2_GZL_DopisniLis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2_GZL_DopisniList.dotx</Template>
  <TotalTime>21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Matjaž</dc:creator>
  <cp:lastModifiedBy>Matej Plestenjak</cp:lastModifiedBy>
  <cp:revision>27</cp:revision>
  <dcterms:created xsi:type="dcterms:W3CDTF">2022-02-21T11:15:00Z</dcterms:created>
  <dcterms:modified xsi:type="dcterms:W3CDTF">2022-02-21T11:52:00Z</dcterms:modified>
</cp:coreProperties>
</file>