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0866" w14:textId="7A764212" w:rsidR="001B6273" w:rsidRPr="001B6273" w:rsidRDefault="00D621E9" w:rsidP="001B6273">
      <w:pPr>
        <w:jc w:val="center"/>
        <w:rPr>
          <w:rFonts w:ascii="Cambria" w:hAnsi="Cambria"/>
          <w:b/>
          <w:sz w:val="26"/>
          <w:szCs w:val="26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3051C" wp14:editId="5893B6AB">
                <wp:simplePos x="0" y="0"/>
                <wp:positionH relativeFrom="column">
                  <wp:posOffset>5226050</wp:posOffset>
                </wp:positionH>
                <wp:positionV relativeFrom="paragraph">
                  <wp:posOffset>344805</wp:posOffset>
                </wp:positionV>
                <wp:extent cx="1323975" cy="876300"/>
                <wp:effectExtent l="12065" t="17145" r="16510" b="1143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A45C7" w14:textId="77777777" w:rsidR="001B6273" w:rsidRPr="00AF1F1B" w:rsidRDefault="001B6273" w:rsidP="001B6273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3051C" id="Rectangle 7" o:spid="_x0000_s1026" style="position:absolute;left:0;text-align:left;margin-left:411.5pt;margin-top:27.15pt;width:104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" strokeweight="1.25pt">
                <v:textbox>
                  <w:txbxContent>
                    <w:p w14:paraId="107A45C7" w14:textId="77777777" w:rsidR="001B6273" w:rsidRPr="00AF1F1B" w:rsidRDefault="001B6273" w:rsidP="001B6273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</w:p>
                  </w:txbxContent>
                </v:textbox>
              </v:rect>
            </w:pict>
          </mc:Fallback>
        </mc:AlternateContent>
      </w:r>
      <w:r w:rsidRPr="00D941DA">
        <w:rPr>
          <w:rFonts w:cstheme="minorHAnsi"/>
          <w:b/>
          <w:sz w:val="32"/>
          <w:szCs w:val="32"/>
        </w:rPr>
        <w:t>20. KVIZ GASILSKE MLADINE GZL 2022</w:t>
      </w:r>
      <w:r>
        <w:rPr>
          <w:rFonts w:cstheme="minorHAnsi"/>
          <w:b/>
          <w:sz w:val="32"/>
          <w:szCs w:val="32"/>
        </w:rPr>
        <w:t xml:space="preserve"> – PIONIRJI</w:t>
      </w:r>
    </w:p>
    <w:p w14:paraId="5C75E1B0" w14:textId="125A9632" w:rsidR="001B6273" w:rsidRPr="00D621E9" w:rsidRDefault="001B6273" w:rsidP="001B6273">
      <w:pPr>
        <w:jc w:val="center"/>
        <w:rPr>
          <w:b/>
          <w:sz w:val="32"/>
          <w:szCs w:val="32"/>
        </w:rPr>
      </w:pPr>
      <w:r w:rsidRPr="00D621E9">
        <w:rPr>
          <w:b/>
          <w:sz w:val="32"/>
          <w:szCs w:val="32"/>
        </w:rPr>
        <w:t>KRIŽANKA</w:t>
      </w:r>
    </w:p>
    <w:p w14:paraId="3B603B3D" w14:textId="5810D5F6" w:rsidR="001B6273" w:rsidRPr="00F4074A" w:rsidRDefault="001B6273" w:rsidP="001B6273">
      <w:pPr>
        <w:rPr>
          <w:rFonts w:ascii="Calibri" w:hAnsi="Calibri"/>
          <w:b/>
          <w:sz w:val="22"/>
          <w:szCs w:val="22"/>
        </w:rPr>
      </w:pPr>
      <w:r w:rsidRPr="00F4074A">
        <w:rPr>
          <w:rFonts w:ascii="Calibri" w:hAnsi="Calibri"/>
          <w:b/>
          <w:sz w:val="22"/>
          <w:szCs w:val="22"/>
        </w:rPr>
        <w:t>ŠT.: ________ PGD:______________________________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4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8"/>
      </w:tblGrid>
      <w:tr w:rsidR="001B6273" w:rsidRPr="00457AF2" w14:paraId="41680988" w14:textId="77777777" w:rsidTr="00D20681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52FB7A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EEED" w14:textId="14F242B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5ACD3" w14:textId="68AECCC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3F35F" w14:textId="45B916D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C3963" w14:textId="7BE2C55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25571" w14:textId="3DC2F94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6214BF05" w14:textId="7943EC0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F0FD08" w14:textId="7F393E8B" w:rsidR="001B6273" w:rsidRPr="00457AF2" w:rsidRDefault="00930F2A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7EA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B063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AFBE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60B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08B1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3F57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DFFA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6511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2810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CBE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6D8800D5" w14:textId="77777777" w:rsidTr="002A71F0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4F4276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53A1" w14:textId="078E40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27C6" w14:textId="23802EC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9A11" w14:textId="0F1E967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4E6D" w14:textId="66B6D53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73AD" w14:textId="71A1C95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AA02" w14:textId="755C512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F9B9" w14:textId="4DF61A5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16BC" w14:textId="101D453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5BECB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3CCD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72B9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F98D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671C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7AFB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EF5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8E45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CEFC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550BBDCC" w14:textId="77777777" w:rsidTr="002A71F0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1594CD2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7963" w14:textId="774BB7F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621" w14:textId="2EDE964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7513" w14:textId="2C37867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56BC" w14:textId="692D91C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4C60" w14:textId="143ECC1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F62A" w14:textId="4827B8A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353" w14:textId="36E326D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38D15E97" w14:textId="4356204F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9D3F" w14:textId="1263A8A9" w:rsidR="001B6273" w:rsidRPr="00457AF2" w:rsidRDefault="00D52232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44A" w14:textId="706A5BF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BAA" w14:textId="3B56C98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05C0" w14:textId="0B7D2B5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DE6B0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6C1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8D28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1378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CB9A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9935FD" w:rsidRPr="00457AF2" w14:paraId="77C03FB7" w14:textId="77777777" w:rsidTr="009935FD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3E7D0B6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C705F" w14:textId="6BA3EF8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FDE8D" w14:textId="0B29B59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9B298" w14:textId="5A2717C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563A" w14:textId="28C7E531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99CDB" w14:textId="6FC350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03305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63191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6F8E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4866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A263B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D89C2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EC60C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AC5B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88C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FBDF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A8F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7EB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B6273" w:rsidRPr="00457AF2" w14:paraId="1BD03789" w14:textId="77777777" w:rsidTr="002A71F0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25593E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BC1E" w14:textId="3394B9A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C388" w14:textId="7882236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2354" w14:textId="1DD7BD3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2F26" w14:textId="2B7AB75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9248" w14:textId="7BFCC76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6F4" w14:textId="22CBB57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AD77" w14:textId="17B04F9C" w:rsidR="001B6273" w:rsidRPr="00457AF2" w:rsidRDefault="007162AB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E28B5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9668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EE03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DBBC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C878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170F7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8490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58BD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3C2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8570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D20681" w:rsidRPr="00457AF2" w14:paraId="6D58DED5" w14:textId="77777777" w:rsidTr="002A71F0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1DEF43E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0905" w14:textId="683FBF6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EF71" w14:textId="129E917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87CF" w14:textId="19B367B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EE29" w14:textId="67FAC06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6C32" w14:textId="27EA70E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70B6" w14:textId="562015A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D8F3" w14:textId="68B07FB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8" w:space="0" w:color="auto"/>
            </w:tcBorders>
            <w:vAlign w:val="center"/>
          </w:tcPr>
          <w:p w14:paraId="2E99AC28" w14:textId="088B726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dashed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581E" w14:textId="6F5E7D2F" w:rsidR="001B6273" w:rsidRPr="00457AF2" w:rsidRDefault="0054571D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4BB8" w14:textId="636654D6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9D00" w14:textId="3A947FC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C398" w14:textId="6DF67C55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79B5" w14:textId="240CCBE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646" w14:textId="19F83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8EFD4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6305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9DE1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B6273" w:rsidRPr="00457AF2" w14:paraId="7E9D219B" w14:textId="77777777" w:rsidTr="009935FD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0569751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E8405" w14:textId="2E19549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B8D48" w14:textId="61EF22D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7D859" w14:textId="5123B54D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3BC54" w14:textId="0AA4036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EDE" w14:textId="61EAE01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6D580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D62B0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C9CF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E237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287FC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A7919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9D6F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81AF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005FA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1B022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EB99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2499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B6273" w:rsidRPr="00457AF2" w14:paraId="3961C718" w14:textId="77777777" w:rsidTr="009935FD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6D1F20A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B5DB" w14:textId="1CCF430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70E5" w14:textId="564B4E6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CEF8" w14:textId="220B2CEB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C866" w14:textId="257971D9" w:rsidR="001B6273" w:rsidRPr="00457AF2" w:rsidRDefault="00BE3DAD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D5C3" w14:textId="21C6FE0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521C" w14:textId="6A0B1C8A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E5D1" w14:textId="4752D278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77A" w14:textId="4F61147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133B" w14:textId="5A5C09E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BC51" w14:textId="17F3C9FE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28E6" w14:textId="7E98D329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F3E" w14:textId="47E9CD7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9680" w14:textId="6F7B6A80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D725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80BC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D17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0D0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B6273" w:rsidRPr="00457AF2" w14:paraId="17E96B6F" w14:textId="77777777" w:rsidTr="009935FD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771FBFBA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B44E0" w14:textId="46FF465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F40F" w14:textId="4A39D85C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9D25" w14:textId="282E2514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61690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75AE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36570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B6B4D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436BCD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8B61F4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39964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5C91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40B898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F68A5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7083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43966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FB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4832F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B6273" w:rsidRPr="00457AF2" w14:paraId="52CC5FC4" w14:textId="77777777" w:rsidTr="009935FD">
        <w:trPr>
          <w:trHeight w:val="513"/>
        </w:trPr>
        <w:tc>
          <w:tcPr>
            <w:tcW w:w="504" w:type="dxa"/>
            <w:shd w:val="clear" w:color="auto" w:fill="BFBFBF" w:themeFill="background1" w:themeFillShade="BF"/>
            <w:vAlign w:val="center"/>
          </w:tcPr>
          <w:p w14:paraId="70CB2E21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57AF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DB599A8" w14:textId="7224156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AD48AA2" w14:textId="737F3513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6D7696E" w14:textId="275B4552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46F1C" w14:textId="498D730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77052" w14:textId="7A9E5622" w:rsidR="001B6273" w:rsidRPr="00457AF2" w:rsidRDefault="001B6273" w:rsidP="007162AB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7CC9E3" w14:textId="6CB1936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59E9F9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1CD8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56B6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57E2B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6233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1EEE3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668B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AE2D5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CD660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90847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F58BE" w14:textId="77777777" w:rsidR="001B6273" w:rsidRPr="00457AF2" w:rsidRDefault="001B6273" w:rsidP="00457AF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582CDE1" w14:textId="77777777" w:rsidR="001B6273" w:rsidRDefault="001B6273" w:rsidP="001B6273"/>
    <w:p w14:paraId="36F9C27D" w14:textId="613603BF" w:rsidR="001B6273" w:rsidRPr="00A55B2E" w:rsidRDefault="00F4074A" w:rsidP="001B6273">
      <w:pPr>
        <w:rPr>
          <w:sz w:val="28"/>
        </w:rPr>
      </w:pPr>
      <w:r w:rsidRPr="00A55B2E">
        <w:rPr>
          <w:sz w:val="28"/>
        </w:rPr>
        <w:t>OPISI ISKANI</w:t>
      </w:r>
      <w:r>
        <w:rPr>
          <w:sz w:val="28"/>
        </w:rPr>
        <w:t>H</w:t>
      </w:r>
      <w:r w:rsidRPr="00A55B2E">
        <w:rPr>
          <w:sz w:val="28"/>
        </w:rPr>
        <w:t xml:space="preserve"> GESEL</w:t>
      </w:r>
    </w:p>
    <w:p w14:paraId="10433D68" w14:textId="6A146A4E" w:rsidR="00E60192" w:rsidRDefault="00E60192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V TEM KRAJU JE BILO USTANOVLJENO</w:t>
      </w:r>
      <w:r w:rsidR="00637888">
        <w:rPr>
          <w:b/>
          <w:sz w:val="24"/>
          <w:szCs w:val="24"/>
        </w:rPr>
        <w:t xml:space="preserve"> PRVO GASILSKO DRUŠTVO</w:t>
      </w:r>
    </w:p>
    <w:p w14:paraId="3A0324FB" w14:textId="24722A29" w:rsidR="00637888" w:rsidRDefault="009935FD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ČLAN DRUŠTVA</w:t>
      </w:r>
      <w:r w:rsidR="009775FA">
        <w:rPr>
          <w:b/>
          <w:sz w:val="24"/>
          <w:szCs w:val="24"/>
        </w:rPr>
        <w:t>, KI JE STAR MED 12 IN 16 LET</w:t>
      </w:r>
    </w:p>
    <w:p w14:paraId="3609A1C9" w14:textId="2707B319" w:rsidR="00B969CE" w:rsidRDefault="00B969CE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SKUPAJ S KISIKOM IN </w:t>
      </w:r>
      <w:r w:rsidR="00B23F20">
        <w:rPr>
          <w:b/>
          <w:sz w:val="24"/>
          <w:szCs w:val="24"/>
        </w:rPr>
        <w:t>TOPLOTO PREDSTAVLJA TRIKOTNIK GORENJA.</w:t>
      </w:r>
    </w:p>
    <w:p w14:paraId="334C2009" w14:textId="1125771B" w:rsidR="00637888" w:rsidRDefault="00CD3DE9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 TO NARAVNO NESREČO SE SREČUJEMO NAJVEČKRAT POLETI, KO NI VELIKO PADAVIN</w:t>
      </w:r>
    </w:p>
    <w:p w14:paraId="54485A24" w14:textId="4516C6CB" w:rsidR="00CD3DE9" w:rsidRDefault="00CD3DE9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TEKMOVALCI, KI IMAJO RUMENE OZNAKE</w:t>
      </w:r>
    </w:p>
    <w:p w14:paraId="008745BE" w14:textId="3D182B06" w:rsidR="0054571D" w:rsidRDefault="0054571D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SIMBOL V PROSTOVOLJNEM GASILSTVU, NA KATEREM SO IZVEZENI SIMBOLI DRUŠTVA. IZDELAN JE IZ SVILENE TKANINE IN JE OBROBLJEN Z ZLATO VRVICO. UPORABLJA SE OB SVEČANIH DOGODKIH.</w:t>
      </w:r>
    </w:p>
    <w:p w14:paraId="1CEE9AE8" w14:textId="0397C41C" w:rsidR="00712A82" w:rsidRDefault="00712A82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VEŠČINA, KI JE PO OBLIKI SESTAVLJENA IZ </w:t>
      </w:r>
      <w:r w:rsidR="00306DCD">
        <w:rPr>
          <w:b/>
          <w:sz w:val="24"/>
          <w:szCs w:val="24"/>
        </w:rPr>
        <w:t>MODREGA</w:t>
      </w:r>
      <w:r>
        <w:rPr>
          <w:b/>
          <w:sz w:val="24"/>
          <w:szCs w:val="24"/>
        </w:rPr>
        <w:t xml:space="preserve"> KVADRATA, V KATEREM </w:t>
      </w:r>
      <w:r w:rsidR="006764FF">
        <w:rPr>
          <w:b/>
          <w:sz w:val="24"/>
          <w:szCs w:val="24"/>
        </w:rPr>
        <w:t>JE NARISAN KAŽIPOT</w:t>
      </w:r>
    </w:p>
    <w:p w14:paraId="2260D899" w14:textId="3ABDBDBD" w:rsidR="009625E9" w:rsidRDefault="009625E9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POSTOPEK, S KATERIM </w:t>
      </w:r>
      <w:r w:rsidR="00922D02">
        <w:rPr>
          <w:b/>
          <w:sz w:val="24"/>
          <w:szCs w:val="24"/>
        </w:rPr>
        <w:t>DOSEŽEMO, DA SE POŠKODOVANI DEL TELESA NE PREMIKA</w:t>
      </w:r>
    </w:p>
    <w:p w14:paraId="33147D96" w14:textId="28558F01" w:rsidR="000734E3" w:rsidRDefault="000734E3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JE TAM, KJER JE OGENJ</w:t>
      </w:r>
    </w:p>
    <w:p w14:paraId="48A11321" w14:textId="765D62AA" w:rsidR="00B8057A" w:rsidRDefault="00B8057A" w:rsidP="001B6273">
      <w:pPr>
        <w:numPr>
          <w:ilvl w:val="0"/>
          <w:numId w:val="11"/>
        </w:numPr>
        <w:autoSpaceDE/>
        <w:autoSpaceDN/>
        <w:adjustRightInd/>
        <w:spacing w:after="0" w:line="240" w:lineRule="auto"/>
        <w:ind w:left="709" w:hanging="709"/>
        <w:jc w:val="left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POMAGA NAM PRI REŠEVANJU IZ VIŠJIH NADSTROPIJ</w:t>
      </w:r>
    </w:p>
    <w:p w14:paraId="2B1EBAF0" w14:textId="77777777" w:rsidR="00D1233A" w:rsidRPr="00696EC1" w:rsidRDefault="00D1233A" w:rsidP="00516A28">
      <w:pPr>
        <w:spacing w:after="0" w:line="288" w:lineRule="auto"/>
        <w:rPr>
          <w:color w:val="000000"/>
          <w:lang w:val="sl-SI"/>
        </w:rPr>
      </w:pPr>
    </w:p>
    <w:sectPr w:rsidR="00D1233A" w:rsidRPr="00696EC1" w:rsidSect="001B6273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680" w:right="425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0E990" w14:textId="77777777" w:rsidR="000F5092" w:rsidRDefault="000F5092" w:rsidP="00DC3E34">
      <w:r>
        <w:separator/>
      </w:r>
    </w:p>
  </w:endnote>
  <w:endnote w:type="continuationSeparator" w:id="0">
    <w:p w14:paraId="3726BE6B" w14:textId="77777777" w:rsidR="000F5092" w:rsidRDefault="000F5092" w:rsidP="00DC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3C2BB" w14:textId="77777777" w:rsidR="001508EC" w:rsidRPr="005E34E6" w:rsidRDefault="001508EC" w:rsidP="00FF7C7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4782" w14:textId="77777777" w:rsidR="003923F6" w:rsidRPr="00892C2F" w:rsidRDefault="003923F6" w:rsidP="003923F6">
    <w:pPr>
      <w:jc w:val="center"/>
    </w:pPr>
    <w:r w:rsidRPr="00892C2F">
      <w:t>Vojkova cesta 19 • 1000 Ljubljana</w:t>
    </w:r>
    <w:r w:rsidRPr="00892C2F">
      <w:br/>
      <w:t>www.gzl.si •  info@gzl.si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15FD" w14:textId="77777777" w:rsidR="000F5092" w:rsidRDefault="000F5092" w:rsidP="00DC3E34">
      <w:r>
        <w:separator/>
      </w:r>
    </w:p>
  </w:footnote>
  <w:footnote w:type="continuationSeparator" w:id="0">
    <w:p w14:paraId="746BB047" w14:textId="77777777" w:rsidR="000F5092" w:rsidRDefault="000F5092" w:rsidP="00DC3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D446F" w14:textId="77777777" w:rsidR="001508EC" w:rsidRDefault="001508EC" w:rsidP="00DC56DB">
    <w:pPr>
      <w:pStyle w:val="Header"/>
      <w:jc w:val="center"/>
    </w:pPr>
    <w:r>
      <w:rPr>
        <w:noProof/>
        <w:lang w:val="sl-SI" w:eastAsia="sl-SI"/>
      </w:rPr>
      <w:drawing>
        <wp:anchor distT="0" distB="0" distL="114300" distR="114300" simplePos="0" relativeHeight="251657215" behindDoc="1" locked="0" layoutInCell="1" allowOverlap="1" wp14:anchorId="76CEAEA6" wp14:editId="720F1681">
          <wp:simplePos x="0" y="0"/>
          <wp:positionH relativeFrom="column">
            <wp:posOffset>-728980</wp:posOffset>
          </wp:positionH>
          <wp:positionV relativeFrom="paragraph">
            <wp:posOffset>-554990</wp:posOffset>
          </wp:positionV>
          <wp:extent cx="7569200" cy="10706735"/>
          <wp:effectExtent l="0" t="0" r="0" b="0"/>
          <wp:wrapNone/>
          <wp:docPr id="344" name="Picture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3F6">
      <w:rPr>
        <w:noProof/>
        <w:lang w:val="sl-SI" w:eastAsia="sl-SI"/>
      </w:rPr>
      <w:drawing>
        <wp:inline distT="0" distB="0" distL="0" distR="0" wp14:anchorId="487DE9A5" wp14:editId="28D7E841">
          <wp:extent cx="1755775" cy="871855"/>
          <wp:effectExtent l="0" t="0" r="0" b="4445"/>
          <wp:docPr id="347" name="Picture 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A812" w14:textId="4CCA9C63" w:rsidR="001508EC" w:rsidRDefault="00282BF2" w:rsidP="00DC3E34">
    <w:pPr>
      <w:pStyle w:val="Header"/>
    </w:pPr>
    <w:r>
      <w:rPr>
        <w:noProof/>
        <w:lang w:val="sl-SI" w:eastAsia="sl-SI"/>
      </w:rPr>
      <w:drawing>
        <wp:anchor distT="0" distB="0" distL="114300" distR="114300" simplePos="0" relativeHeight="251656190" behindDoc="1" locked="0" layoutInCell="1" allowOverlap="1" wp14:anchorId="5312003E" wp14:editId="292B6BEA">
          <wp:simplePos x="0" y="0"/>
          <wp:positionH relativeFrom="column">
            <wp:posOffset>-728980</wp:posOffset>
          </wp:positionH>
          <wp:positionV relativeFrom="paragraph">
            <wp:posOffset>-554355</wp:posOffset>
          </wp:positionV>
          <wp:extent cx="7569200" cy="107067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voznistvoNarobe_DopisniList_No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70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7FA"/>
    <w:multiLevelType w:val="hybridMultilevel"/>
    <w:tmpl w:val="84CC0C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6033B"/>
    <w:multiLevelType w:val="hybridMultilevel"/>
    <w:tmpl w:val="57A6EAB0"/>
    <w:lvl w:ilvl="0" w:tplc="E10E86B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61EB6"/>
    <w:multiLevelType w:val="hybridMultilevel"/>
    <w:tmpl w:val="CF80F06A"/>
    <w:lvl w:ilvl="0" w:tplc="41CE06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B70D7"/>
    <w:multiLevelType w:val="hybridMultilevel"/>
    <w:tmpl w:val="4D5884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45C8"/>
    <w:multiLevelType w:val="hybridMultilevel"/>
    <w:tmpl w:val="9B9052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34451"/>
    <w:multiLevelType w:val="hybridMultilevel"/>
    <w:tmpl w:val="43C420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00C8A"/>
    <w:multiLevelType w:val="hybridMultilevel"/>
    <w:tmpl w:val="F19803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00A9C"/>
    <w:multiLevelType w:val="hybridMultilevel"/>
    <w:tmpl w:val="79A29B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327E0"/>
    <w:multiLevelType w:val="hybridMultilevel"/>
    <w:tmpl w:val="D34A70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C610D"/>
    <w:multiLevelType w:val="hybridMultilevel"/>
    <w:tmpl w:val="E70C77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53" w:hanging="360"/>
      </w:pPr>
    </w:lvl>
    <w:lvl w:ilvl="2" w:tplc="EDAC9A4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C207E"/>
    <w:multiLevelType w:val="hybridMultilevel"/>
    <w:tmpl w:val="70FE23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FE068E"/>
    <w:multiLevelType w:val="hybridMultilevel"/>
    <w:tmpl w:val="D31696E8"/>
    <w:lvl w:ilvl="0" w:tplc="86F86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1F"/>
    <w:rsid w:val="000075D6"/>
    <w:rsid w:val="00035C3C"/>
    <w:rsid w:val="000734E3"/>
    <w:rsid w:val="000874C6"/>
    <w:rsid w:val="000F172B"/>
    <w:rsid w:val="000F5092"/>
    <w:rsid w:val="001508EC"/>
    <w:rsid w:val="001A70DA"/>
    <w:rsid w:val="001B6273"/>
    <w:rsid w:val="001F2B5D"/>
    <w:rsid w:val="001F7727"/>
    <w:rsid w:val="00237FFD"/>
    <w:rsid w:val="00282BF2"/>
    <w:rsid w:val="00286335"/>
    <w:rsid w:val="002A2493"/>
    <w:rsid w:val="002A6FDB"/>
    <w:rsid w:val="002A71F0"/>
    <w:rsid w:val="002F2BBD"/>
    <w:rsid w:val="00306DCD"/>
    <w:rsid w:val="00317007"/>
    <w:rsid w:val="00321680"/>
    <w:rsid w:val="00351977"/>
    <w:rsid w:val="00357003"/>
    <w:rsid w:val="00362733"/>
    <w:rsid w:val="003923F6"/>
    <w:rsid w:val="004026F1"/>
    <w:rsid w:val="00405D98"/>
    <w:rsid w:val="00420A6F"/>
    <w:rsid w:val="004531D8"/>
    <w:rsid w:val="00457AF2"/>
    <w:rsid w:val="004A718D"/>
    <w:rsid w:val="004C387F"/>
    <w:rsid w:val="004E1017"/>
    <w:rsid w:val="00516A28"/>
    <w:rsid w:val="005222F0"/>
    <w:rsid w:val="00536CF2"/>
    <w:rsid w:val="0054571D"/>
    <w:rsid w:val="00554486"/>
    <w:rsid w:val="0057229F"/>
    <w:rsid w:val="005C0682"/>
    <w:rsid w:val="005C38AD"/>
    <w:rsid w:val="005D0122"/>
    <w:rsid w:val="005E34E6"/>
    <w:rsid w:val="005F742C"/>
    <w:rsid w:val="006026CD"/>
    <w:rsid w:val="006075BD"/>
    <w:rsid w:val="00637888"/>
    <w:rsid w:val="006764FF"/>
    <w:rsid w:val="00685667"/>
    <w:rsid w:val="0069273A"/>
    <w:rsid w:val="00696EC1"/>
    <w:rsid w:val="006E2C91"/>
    <w:rsid w:val="006F0E6C"/>
    <w:rsid w:val="00712A82"/>
    <w:rsid w:val="007162AB"/>
    <w:rsid w:val="00716440"/>
    <w:rsid w:val="00730C26"/>
    <w:rsid w:val="00792CD5"/>
    <w:rsid w:val="007B528F"/>
    <w:rsid w:val="007B65E3"/>
    <w:rsid w:val="007C49C0"/>
    <w:rsid w:val="007F4D0A"/>
    <w:rsid w:val="008113FD"/>
    <w:rsid w:val="00892BFF"/>
    <w:rsid w:val="00892C2F"/>
    <w:rsid w:val="008B18FA"/>
    <w:rsid w:val="008C515C"/>
    <w:rsid w:val="008F3676"/>
    <w:rsid w:val="00906F4F"/>
    <w:rsid w:val="00922D02"/>
    <w:rsid w:val="00930F2A"/>
    <w:rsid w:val="009625E9"/>
    <w:rsid w:val="009775FA"/>
    <w:rsid w:val="009935FD"/>
    <w:rsid w:val="00A30A11"/>
    <w:rsid w:val="00A41A58"/>
    <w:rsid w:val="00A42BDE"/>
    <w:rsid w:val="00AB6AF2"/>
    <w:rsid w:val="00AE14E4"/>
    <w:rsid w:val="00B23F20"/>
    <w:rsid w:val="00B24423"/>
    <w:rsid w:val="00B43DD8"/>
    <w:rsid w:val="00B52477"/>
    <w:rsid w:val="00B52D8D"/>
    <w:rsid w:val="00B8057A"/>
    <w:rsid w:val="00B969CE"/>
    <w:rsid w:val="00BD66C4"/>
    <w:rsid w:val="00BE3DAD"/>
    <w:rsid w:val="00C4111F"/>
    <w:rsid w:val="00C41FC5"/>
    <w:rsid w:val="00C50E00"/>
    <w:rsid w:val="00C72882"/>
    <w:rsid w:val="00C827E9"/>
    <w:rsid w:val="00CA5C41"/>
    <w:rsid w:val="00CD3DE9"/>
    <w:rsid w:val="00CD682D"/>
    <w:rsid w:val="00D1233A"/>
    <w:rsid w:val="00D20681"/>
    <w:rsid w:val="00D31087"/>
    <w:rsid w:val="00D36230"/>
    <w:rsid w:val="00D50198"/>
    <w:rsid w:val="00D52232"/>
    <w:rsid w:val="00D54902"/>
    <w:rsid w:val="00D621E9"/>
    <w:rsid w:val="00D867B4"/>
    <w:rsid w:val="00D90C3A"/>
    <w:rsid w:val="00DC3E34"/>
    <w:rsid w:val="00DC56DB"/>
    <w:rsid w:val="00DD5264"/>
    <w:rsid w:val="00E01010"/>
    <w:rsid w:val="00E60192"/>
    <w:rsid w:val="00E62FBC"/>
    <w:rsid w:val="00E63E09"/>
    <w:rsid w:val="00EB0A5F"/>
    <w:rsid w:val="00EC5FF0"/>
    <w:rsid w:val="00EC6D2E"/>
    <w:rsid w:val="00ED1068"/>
    <w:rsid w:val="00F107A4"/>
    <w:rsid w:val="00F4074A"/>
    <w:rsid w:val="00F80776"/>
    <w:rsid w:val="00F97BC7"/>
    <w:rsid w:val="00FB454B"/>
    <w:rsid w:val="00FD7409"/>
    <w:rsid w:val="00FE49D5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6D80A6"/>
  <w15:docId w15:val="{F8C000F9-CC7D-4524-8B2F-94DFFF7C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C2F"/>
    <w:pPr>
      <w:autoSpaceDE w:val="0"/>
      <w:autoSpaceDN w:val="0"/>
      <w:adjustRightInd w:val="0"/>
      <w:spacing w:after="320" w:line="324" w:lineRule="auto"/>
      <w:jc w:val="both"/>
      <w:textAlignment w:val="center"/>
    </w:pPr>
    <w:rPr>
      <w:rFonts w:ascii="Arial" w:hAnsi="Arial" w:cs="Arial"/>
      <w:color w:val="414141"/>
      <w:sz w:val="18"/>
      <w:szCs w:val="18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5F742C"/>
    <w:pPr>
      <w:contextualSpacing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49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772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727"/>
    <w:rPr>
      <w:rFonts w:ascii="Arial" w:hAnsi="Arial" w:cs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7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727"/>
    <w:rPr>
      <w:rFonts w:ascii="Tahoma" w:hAnsi="Tahoma" w:cs="Tahoma"/>
      <w:sz w:val="16"/>
      <w:szCs w:val="16"/>
      <w:lang w:val="en-US"/>
    </w:rPr>
  </w:style>
  <w:style w:type="paragraph" w:customStyle="1" w:styleId="BasicParagraph">
    <w:name w:val="[Basic Paragraph]"/>
    <w:basedOn w:val="Normal"/>
    <w:uiPriority w:val="99"/>
    <w:rsid w:val="00DD5264"/>
    <w:pPr>
      <w:spacing w:line="288" w:lineRule="auto"/>
      <w:jc w:val="left"/>
    </w:pPr>
    <w:rPr>
      <w:rFonts w:ascii="Minion Pro" w:hAnsi="Minion Pro" w:cs="Minion Pro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1010"/>
    <w:pPr>
      <w:numPr>
        <w:numId w:val="7"/>
      </w:numPr>
      <w:ind w:left="425" w:hanging="425"/>
    </w:pPr>
    <w:rPr>
      <w:color w:val="000000"/>
    </w:rPr>
  </w:style>
  <w:style w:type="table" w:styleId="TableGrid">
    <w:name w:val="Table Grid"/>
    <w:basedOn w:val="TableNormal"/>
    <w:rsid w:val="008F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C3E34"/>
    <w:rPr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C3E3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DC3E34"/>
    <w:rPr>
      <w:rFonts w:ascii="Arial" w:hAnsi="Arial" w:cs="Arial"/>
      <w:b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F742C"/>
    <w:rPr>
      <w:rFonts w:ascii="Arial" w:hAnsi="Arial" w:cs="Arial"/>
      <w:b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C49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SubtleEmphasis">
    <w:name w:val="Subtle Emphasis"/>
    <w:basedOn w:val="DefaultParagraphFont"/>
    <w:uiPriority w:val="19"/>
    <w:qFormat/>
    <w:rsid w:val="004531D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ja&#382;\Documents\IZ%20SLU&#381;BENEGA%20RA&#268;UNALNIKA\DOKUMENTI%20IZ%20SL%20RA&#268;UNALNIKA\Moji%20dokumenti\GASILCI\GZ%20LJUBLJANA\PREDSEDNIK\Dopisni%20listi\2_GZL_Dopisni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2_GZL_DopisniList.dotx</Template>
  <TotalTime>57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Matjaž</dc:creator>
  <cp:lastModifiedBy>Matej Plestenjak</cp:lastModifiedBy>
  <cp:revision>36</cp:revision>
  <dcterms:created xsi:type="dcterms:W3CDTF">2022-02-20T23:02:00Z</dcterms:created>
  <dcterms:modified xsi:type="dcterms:W3CDTF">2022-02-21T11:29:00Z</dcterms:modified>
</cp:coreProperties>
</file>